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F9FB93F" w14:textId="77777777" w:rsidR="00126020" w:rsidRDefault="00126020" w:rsidP="0012602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Thomas FRE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fl.1413)</w:t>
      </w:r>
    </w:p>
    <w:p w14:paraId="3D928CEA" w14:textId="77777777" w:rsidR="00126020" w:rsidRDefault="00126020" w:rsidP="00126020">
      <w:pPr>
        <w:pStyle w:val="NoSpacing"/>
        <w:rPr>
          <w:rFonts w:cs="Times New Roman"/>
          <w:szCs w:val="24"/>
        </w:rPr>
      </w:pPr>
    </w:p>
    <w:p w14:paraId="3A34BD7B" w14:textId="77777777" w:rsidR="00126020" w:rsidRDefault="00126020" w:rsidP="00126020">
      <w:pPr>
        <w:pStyle w:val="NoSpacing"/>
        <w:rPr>
          <w:rFonts w:cs="Times New Roman"/>
          <w:szCs w:val="24"/>
        </w:rPr>
      </w:pPr>
    </w:p>
    <w:p w14:paraId="1455F4AC" w14:textId="77777777" w:rsidR="00126020" w:rsidRDefault="00126020" w:rsidP="0012602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21 May1413</w:t>
      </w:r>
      <w:r>
        <w:rPr>
          <w:rFonts w:cs="Times New Roman"/>
          <w:szCs w:val="24"/>
        </w:rPr>
        <w:tab/>
        <w:t xml:space="preserve">He and Henry </w:t>
      </w:r>
      <w:proofErr w:type="spellStart"/>
      <w:r>
        <w:rPr>
          <w:rFonts w:cs="Times New Roman"/>
          <w:szCs w:val="24"/>
        </w:rPr>
        <w:t>Totynge</w:t>
      </w:r>
      <w:proofErr w:type="spellEnd"/>
      <w:r>
        <w:rPr>
          <w:rFonts w:cs="Times New Roman"/>
          <w:szCs w:val="24"/>
        </w:rPr>
        <w:t>(q.v.) were commissioned to levy and collect in person</w:t>
      </w:r>
    </w:p>
    <w:p w14:paraId="40982DEC" w14:textId="77777777" w:rsidR="00126020" w:rsidRDefault="00126020" w:rsidP="0012602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the customs in the port of </w:t>
      </w:r>
      <w:proofErr w:type="spellStart"/>
      <w:r>
        <w:rPr>
          <w:rFonts w:cs="Times New Roman"/>
          <w:szCs w:val="24"/>
        </w:rPr>
        <w:t>Melcombe</w:t>
      </w:r>
      <w:proofErr w:type="spellEnd"/>
      <w:r>
        <w:rPr>
          <w:rFonts w:cs="Times New Roman"/>
          <w:szCs w:val="24"/>
        </w:rPr>
        <w:t>, Dorset, and all adjacent ports and</w:t>
      </w:r>
    </w:p>
    <w:p w14:paraId="29267C7F" w14:textId="77777777" w:rsidR="00126020" w:rsidRDefault="00126020" w:rsidP="0012602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places.   (C.F.R. 1413-22 p.4)</w:t>
      </w:r>
    </w:p>
    <w:p w14:paraId="4482CBBC" w14:textId="77777777" w:rsidR="00126020" w:rsidRDefault="00126020" w:rsidP="00126020">
      <w:pPr>
        <w:pStyle w:val="NoSpacing"/>
        <w:rPr>
          <w:rFonts w:cs="Times New Roman"/>
          <w:szCs w:val="24"/>
        </w:rPr>
      </w:pPr>
    </w:p>
    <w:p w14:paraId="68CEBC98" w14:textId="77777777" w:rsidR="00126020" w:rsidRDefault="00126020" w:rsidP="00126020">
      <w:pPr>
        <w:pStyle w:val="NoSpacing"/>
        <w:rPr>
          <w:rFonts w:cs="Times New Roman"/>
          <w:szCs w:val="24"/>
        </w:rPr>
      </w:pPr>
    </w:p>
    <w:p w14:paraId="5E25F021" w14:textId="77777777" w:rsidR="00126020" w:rsidRDefault="00126020" w:rsidP="0012602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13 July 2024</w:t>
      </w:r>
    </w:p>
    <w:p w14:paraId="0ED18A42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D179B09" w14:textId="77777777" w:rsidR="00126020" w:rsidRDefault="00126020" w:rsidP="009139A6">
      <w:r>
        <w:separator/>
      </w:r>
    </w:p>
  </w:endnote>
  <w:endnote w:type="continuationSeparator" w:id="0">
    <w:p w14:paraId="61E91EB1" w14:textId="77777777" w:rsidR="00126020" w:rsidRDefault="0012602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DF2EB3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5A5B56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2E60D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8E7E005" w14:textId="77777777" w:rsidR="00126020" w:rsidRDefault="00126020" w:rsidP="009139A6">
      <w:r>
        <w:separator/>
      </w:r>
    </w:p>
  </w:footnote>
  <w:footnote w:type="continuationSeparator" w:id="0">
    <w:p w14:paraId="5069C8A7" w14:textId="77777777" w:rsidR="00126020" w:rsidRDefault="0012602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F6112A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D996B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DD673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8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6020"/>
    <w:rsid w:val="000666E0"/>
    <w:rsid w:val="00126020"/>
    <w:rsid w:val="002510B7"/>
    <w:rsid w:val="00270799"/>
    <w:rsid w:val="005C130B"/>
    <w:rsid w:val="00826F5C"/>
    <w:rsid w:val="009139A6"/>
    <w:rsid w:val="009411C2"/>
    <w:rsid w:val="009448BB"/>
    <w:rsid w:val="009468FC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00878B"/>
  <w15:chartTrackingRefBased/>
  <w15:docId w15:val="{31C05DEB-F2F7-45EF-8515-B98754DA5F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35</Words>
  <Characters>204</Characters>
  <Application>Microsoft Office Word</Application>
  <DocSecurity>0</DocSecurity>
  <Lines>1</Lines>
  <Paragraphs>1</Paragraphs>
  <ScaleCrop>false</ScaleCrop>
  <Company/>
  <LinksUpToDate>false</LinksUpToDate>
  <CharactersWithSpaces>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2024-07-13T16:39:00Z</dcterms:created>
  <dcterms:modified xsi:type="dcterms:W3CDTF">2024-07-13T16:39:00Z</dcterms:modified>
</cp:coreProperties>
</file>